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2176" w:rsidRDefault="00212176" w:rsidP="002121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ESTON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212176" w:rsidRDefault="00212176" w:rsidP="002121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Norwich. Weaver.</w:t>
      </w:r>
    </w:p>
    <w:p w:rsidR="00212176" w:rsidRDefault="00212176" w:rsidP="00212176">
      <w:pPr>
        <w:rPr>
          <w:rFonts w:ascii="Times New Roman" w:hAnsi="Times New Roman" w:cs="Times New Roman"/>
        </w:rPr>
      </w:pPr>
    </w:p>
    <w:p w:rsidR="00212176" w:rsidRDefault="00212176" w:rsidP="00212176">
      <w:pPr>
        <w:rPr>
          <w:rFonts w:ascii="Times New Roman" w:hAnsi="Times New Roman" w:cs="Times New Roman"/>
        </w:rPr>
      </w:pPr>
    </w:p>
    <w:p w:rsidR="00212176" w:rsidRDefault="00212176" w:rsidP="002121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Nicholas Newman(q.v.), Thomas </w:t>
      </w:r>
    </w:p>
    <w:p w:rsidR="00212176" w:rsidRDefault="00212176" w:rsidP="002121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Gardner(q.v.) and Henry </w:t>
      </w:r>
      <w:proofErr w:type="spellStart"/>
      <w:r>
        <w:rPr>
          <w:rFonts w:ascii="Times New Roman" w:hAnsi="Times New Roman" w:cs="Times New Roman"/>
        </w:rPr>
        <w:t>Baldeswell</w:t>
      </w:r>
      <w:proofErr w:type="spellEnd"/>
      <w:r>
        <w:rPr>
          <w:rFonts w:ascii="Times New Roman" w:hAnsi="Times New Roman" w:cs="Times New Roman"/>
        </w:rPr>
        <w:t>(q.v.), all of Norwich.</w:t>
      </w:r>
    </w:p>
    <w:p w:rsidR="00212176" w:rsidRDefault="00212176" w:rsidP="002121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C46F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212176" w:rsidRDefault="00212176" w:rsidP="00212176">
      <w:pPr>
        <w:rPr>
          <w:rFonts w:ascii="Times New Roman" w:hAnsi="Times New Roman" w:cs="Times New Roman"/>
        </w:rPr>
      </w:pPr>
    </w:p>
    <w:p w:rsidR="00212176" w:rsidRDefault="00212176" w:rsidP="00212176">
      <w:pPr>
        <w:rPr>
          <w:rFonts w:ascii="Times New Roman" w:hAnsi="Times New Roman" w:cs="Times New Roman"/>
        </w:rPr>
      </w:pPr>
    </w:p>
    <w:p w:rsidR="00212176" w:rsidRDefault="00212176" w:rsidP="002121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October 2017</w:t>
      </w:r>
    </w:p>
    <w:p w:rsidR="006B2F86" w:rsidRPr="00E71FC3" w:rsidRDefault="0021217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2176" w:rsidRDefault="00212176" w:rsidP="00E71FC3">
      <w:r>
        <w:separator/>
      </w:r>
    </w:p>
  </w:endnote>
  <w:endnote w:type="continuationSeparator" w:id="0">
    <w:p w:rsidR="00212176" w:rsidRDefault="0021217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2176" w:rsidRDefault="00212176" w:rsidP="00E71FC3">
      <w:r>
        <w:separator/>
      </w:r>
    </w:p>
  </w:footnote>
  <w:footnote w:type="continuationSeparator" w:id="0">
    <w:p w:rsidR="00212176" w:rsidRDefault="0021217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176"/>
    <w:rsid w:val="001A7C09"/>
    <w:rsid w:val="0021217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12A687-68C5-415D-814D-9CFA94746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217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121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2017-10-08T19:11:00Z</dcterms:created>
  <dcterms:modified xsi:type="dcterms:W3CDTF">2017-10-08T19:11:00Z</dcterms:modified>
</cp:coreProperties>
</file>